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139C" w14:textId="77777777" w:rsidR="00560D1C" w:rsidRDefault="00C12184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7B362601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675CE893" w14:textId="1F560B0F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200D6B">
        <w:rPr>
          <w:rFonts w:ascii="Verdana" w:hAnsi="Verdana"/>
          <w:sz w:val="22"/>
        </w:rPr>
        <w:t>4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7253451D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7F8F5115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38269408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1BB16189" w14:textId="77777777" w:rsidTr="002B7B00">
        <w:tc>
          <w:tcPr>
            <w:tcW w:w="4661" w:type="dxa"/>
          </w:tcPr>
          <w:p w14:paraId="3B09C50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00D9953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63EEEE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275FA7B4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849A35C" w14:textId="77777777" w:rsidTr="002B7B00">
        <w:tc>
          <w:tcPr>
            <w:tcW w:w="4661" w:type="dxa"/>
          </w:tcPr>
          <w:p w14:paraId="7EF780A2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780ECC1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6AB7CD3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B3DE700" w14:textId="77777777" w:rsidTr="002B7B00">
        <w:tc>
          <w:tcPr>
            <w:tcW w:w="4661" w:type="dxa"/>
          </w:tcPr>
          <w:p w14:paraId="2C0CC01D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0032DB2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A0E06A3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4721802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6FB90A8A" w14:textId="77777777" w:rsidTr="002B7B00">
        <w:tc>
          <w:tcPr>
            <w:tcW w:w="4661" w:type="dxa"/>
          </w:tcPr>
          <w:p w14:paraId="40D3E9DB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1CBF3DF8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0DA6A57" w14:textId="77777777" w:rsidTr="002B7B00">
        <w:tc>
          <w:tcPr>
            <w:tcW w:w="4661" w:type="dxa"/>
          </w:tcPr>
          <w:p w14:paraId="28D639D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3D766BC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311E71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3E2D9B2C" w14:textId="77777777" w:rsidTr="002B7B00">
        <w:tc>
          <w:tcPr>
            <w:tcW w:w="4661" w:type="dxa"/>
          </w:tcPr>
          <w:p w14:paraId="362E6C6B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2E02031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E3C4D8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0A76661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7B386A5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3E542C2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474109F7" w14:textId="77777777" w:rsidTr="002B7B00">
        <w:tc>
          <w:tcPr>
            <w:tcW w:w="4661" w:type="dxa"/>
          </w:tcPr>
          <w:p w14:paraId="76A6AEC3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738B6F7D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3BCA8F33" w14:textId="77777777" w:rsidTr="002B7B00">
        <w:tc>
          <w:tcPr>
            <w:tcW w:w="4661" w:type="dxa"/>
          </w:tcPr>
          <w:p w14:paraId="252836C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12CB29C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70F29F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1E6E729F" w14:textId="77777777" w:rsidTr="002B7B00">
        <w:tc>
          <w:tcPr>
            <w:tcW w:w="4661" w:type="dxa"/>
          </w:tcPr>
          <w:p w14:paraId="64E46B8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14:paraId="29FDBEE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0691B23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560D1C" w:rsidRPr="004E2B95" w14:paraId="00BD5C77" w14:textId="77777777" w:rsidTr="002B7B00">
        <w:tc>
          <w:tcPr>
            <w:tcW w:w="4661" w:type="dxa"/>
          </w:tcPr>
          <w:p w14:paraId="0E300FA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64D58E5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6FC1EE60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7DE2CC1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28C1F07" w14:textId="77777777" w:rsidTr="002B7B00">
        <w:tc>
          <w:tcPr>
            <w:tcW w:w="4661" w:type="dxa"/>
          </w:tcPr>
          <w:p w14:paraId="7B90F24E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02AC9992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0DBC716" w14:textId="77777777" w:rsidTr="002B7B00">
        <w:tc>
          <w:tcPr>
            <w:tcW w:w="4661" w:type="dxa"/>
          </w:tcPr>
          <w:p w14:paraId="448F10B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3F81C7D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3A71843D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2FEAEBB5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62614689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48DBD00F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49F1" w14:textId="77777777" w:rsidR="00200D6B" w:rsidRDefault="00200D6B">
      <w:r>
        <w:separator/>
      </w:r>
    </w:p>
  </w:endnote>
  <w:endnote w:type="continuationSeparator" w:id="0">
    <w:p w14:paraId="23ADD0A2" w14:textId="77777777" w:rsidR="00200D6B" w:rsidRDefault="0020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213C" w14:textId="77777777" w:rsidR="00E85D9A" w:rsidRDefault="0058604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013CCA3A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1426B4DE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8604A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A492" w14:textId="77777777" w:rsidR="00200D6B" w:rsidRDefault="00200D6B">
      <w:r>
        <w:separator/>
      </w:r>
    </w:p>
  </w:footnote>
  <w:footnote w:type="continuationSeparator" w:id="0">
    <w:p w14:paraId="7E080ADC" w14:textId="77777777" w:rsidR="00200D6B" w:rsidRDefault="0020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D5F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32CFC8A2" wp14:editId="6850AE2A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4051590">
    <w:abstractNumId w:val="9"/>
  </w:num>
  <w:num w:numId="2" w16cid:durableId="39282208">
    <w:abstractNumId w:val="7"/>
  </w:num>
  <w:num w:numId="3" w16cid:durableId="596253031">
    <w:abstractNumId w:val="6"/>
  </w:num>
  <w:num w:numId="4" w16cid:durableId="939681164">
    <w:abstractNumId w:val="5"/>
  </w:num>
  <w:num w:numId="5" w16cid:durableId="2147120418">
    <w:abstractNumId w:val="4"/>
  </w:num>
  <w:num w:numId="6" w16cid:durableId="1477995227">
    <w:abstractNumId w:val="8"/>
  </w:num>
  <w:num w:numId="7" w16cid:durableId="927038933">
    <w:abstractNumId w:val="3"/>
  </w:num>
  <w:num w:numId="8" w16cid:durableId="2013606529">
    <w:abstractNumId w:val="2"/>
  </w:num>
  <w:num w:numId="9" w16cid:durableId="1529024792">
    <w:abstractNumId w:val="1"/>
  </w:num>
  <w:num w:numId="10" w16cid:durableId="400716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200D6B"/>
    <w:rsid w:val="000532C7"/>
    <w:rsid w:val="000644E0"/>
    <w:rsid w:val="001E4CD9"/>
    <w:rsid w:val="00200D6B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60D1C"/>
    <w:rsid w:val="0058604A"/>
    <w:rsid w:val="005F0CB5"/>
    <w:rsid w:val="00634B11"/>
    <w:rsid w:val="006359F9"/>
    <w:rsid w:val="006365C1"/>
    <w:rsid w:val="006B4888"/>
    <w:rsid w:val="007A7751"/>
    <w:rsid w:val="009024B4"/>
    <w:rsid w:val="00A444FF"/>
    <w:rsid w:val="00AE574B"/>
    <w:rsid w:val="00B55489"/>
    <w:rsid w:val="00C12184"/>
    <w:rsid w:val="00C46714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1D5F8E"/>
  <w15:docId w15:val="{3E75F839-6F84-4064-9634-28B22DEA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AWTL%20Voorschoten\Bijlage%202%20-%20Inschrijvingsbiljet%20(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2 - Inschrijvingsbiljet (2)</Template>
  <TotalTime>1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1</cp:revision>
  <dcterms:created xsi:type="dcterms:W3CDTF">2024-01-10T08:07:00Z</dcterms:created>
  <dcterms:modified xsi:type="dcterms:W3CDTF">2024-01-10T08:08:00Z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